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883" w:rsidRDefault="00304793" w:rsidP="00CC3324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Załącznik</w:t>
      </w:r>
      <w:r w:rsidR="00C83807" w:rsidRPr="00292467">
        <w:rPr>
          <w:rFonts w:ascii="Calibri" w:hAnsi="Calibri" w:cs="Calibri"/>
          <w:sz w:val="22"/>
          <w:szCs w:val="22"/>
        </w:rPr>
        <w:t xml:space="preserve"> </w:t>
      </w:r>
      <w:r w:rsidRPr="00292467">
        <w:rPr>
          <w:rFonts w:ascii="Calibri" w:hAnsi="Calibri" w:cs="Calibri"/>
          <w:sz w:val="22"/>
          <w:szCs w:val="22"/>
        </w:rPr>
        <w:t xml:space="preserve">nr </w:t>
      </w:r>
      <w:r w:rsidR="00FF5073" w:rsidRPr="00292467">
        <w:rPr>
          <w:rFonts w:ascii="Calibri" w:hAnsi="Calibri" w:cs="Calibri"/>
          <w:sz w:val="22"/>
          <w:szCs w:val="22"/>
        </w:rPr>
        <w:t>1</w:t>
      </w:r>
    </w:p>
    <w:p w:rsidR="00DB166A" w:rsidRDefault="00DB166A" w:rsidP="00CC3324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zapytania ofertowego DAG.261.62.2026/1</w:t>
      </w:r>
    </w:p>
    <w:p w:rsidR="00DB166A" w:rsidRPr="00292467" w:rsidRDefault="00DB166A" w:rsidP="00CC3324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 dnia 24.03.2026 r.</w:t>
      </w:r>
      <w:bookmarkStart w:id="0" w:name="_GoBack"/>
      <w:bookmarkEnd w:id="0"/>
    </w:p>
    <w:p w:rsidR="001C5C0A" w:rsidRDefault="001C5C0A" w:rsidP="0072413D">
      <w:pPr>
        <w:spacing w:before="60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Część I – </w:t>
      </w:r>
      <w:r w:rsidR="00AB50AA" w:rsidRPr="00F4074E">
        <w:rPr>
          <w:rFonts w:ascii="Calibri" w:hAnsi="Calibri" w:cs="Calibri"/>
          <w:b/>
          <w:sz w:val="22"/>
          <w:szCs w:val="22"/>
        </w:rPr>
        <w:t>Wózki medyczne zabiegowe</w:t>
      </w:r>
      <w:r w:rsidR="00AB50AA">
        <w:rPr>
          <w:rFonts w:ascii="Calibri" w:hAnsi="Calibri" w:cs="Calibri"/>
          <w:b/>
          <w:sz w:val="22"/>
          <w:szCs w:val="22"/>
        </w:rPr>
        <w:t xml:space="preserve"> – 2 </w:t>
      </w:r>
      <w:r>
        <w:rPr>
          <w:rFonts w:ascii="Calibri" w:hAnsi="Calibri" w:cs="Calibri"/>
          <w:b/>
          <w:sz w:val="22"/>
          <w:szCs w:val="22"/>
        </w:rPr>
        <w:t>szt.</w:t>
      </w:r>
    </w:p>
    <w:p w:rsidR="001C5C0A" w:rsidRDefault="001C5C0A" w:rsidP="004E2028">
      <w:pPr>
        <w:jc w:val="center"/>
        <w:rPr>
          <w:rFonts w:ascii="Calibri" w:hAnsi="Calibri" w:cs="Calibri"/>
          <w:b/>
          <w:sz w:val="22"/>
          <w:szCs w:val="22"/>
        </w:rPr>
      </w:pPr>
    </w:p>
    <w:p w:rsidR="007823A2" w:rsidRPr="00292467" w:rsidRDefault="00F4074E" w:rsidP="004E2028">
      <w:pPr>
        <w:jc w:val="center"/>
        <w:rPr>
          <w:rFonts w:ascii="Calibri" w:hAnsi="Calibri" w:cs="Calibri"/>
          <w:b/>
          <w:sz w:val="22"/>
          <w:szCs w:val="22"/>
        </w:rPr>
      </w:pPr>
      <w:r w:rsidRPr="00F4074E">
        <w:rPr>
          <w:rFonts w:ascii="Calibri" w:hAnsi="Calibri" w:cs="Calibri"/>
          <w:b/>
          <w:sz w:val="22"/>
          <w:szCs w:val="22"/>
        </w:rPr>
        <w:t>Wózki medyczne zabiegowe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3182D">
        <w:rPr>
          <w:rFonts w:ascii="Calibri" w:hAnsi="Calibri" w:cs="Calibri"/>
          <w:b/>
          <w:sz w:val="22"/>
          <w:szCs w:val="22"/>
        </w:rPr>
        <w:t xml:space="preserve">– </w:t>
      </w:r>
      <w:r w:rsidR="00336DE8">
        <w:rPr>
          <w:rFonts w:ascii="Calibri" w:hAnsi="Calibri" w:cs="Calibri"/>
          <w:b/>
          <w:sz w:val="22"/>
          <w:szCs w:val="22"/>
        </w:rPr>
        <w:t>2</w:t>
      </w:r>
      <w:r w:rsidR="000213BD" w:rsidRPr="00292467">
        <w:rPr>
          <w:rFonts w:ascii="Calibri" w:hAnsi="Calibri" w:cs="Calibri"/>
          <w:b/>
          <w:sz w:val="22"/>
          <w:szCs w:val="22"/>
        </w:rPr>
        <w:t xml:space="preserve"> szt.</w:t>
      </w:r>
    </w:p>
    <w:p w:rsidR="003E3F90" w:rsidRPr="00292467" w:rsidRDefault="00617DA6" w:rsidP="004E2028">
      <w:pPr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(nazwa </w:t>
      </w:r>
      <w:r w:rsidR="006E1268">
        <w:rPr>
          <w:rFonts w:ascii="Calibri" w:hAnsi="Calibri" w:cs="Calibri"/>
          <w:sz w:val="22"/>
          <w:szCs w:val="22"/>
        </w:rPr>
        <w:t>przedmiotu zamówienia</w:t>
      </w:r>
      <w:r w:rsidRPr="00292467">
        <w:rPr>
          <w:rFonts w:ascii="Calibri" w:hAnsi="Calibri" w:cs="Calibri"/>
          <w:sz w:val="22"/>
          <w:szCs w:val="22"/>
        </w:rPr>
        <w:t xml:space="preserve"> </w:t>
      </w:r>
      <w:r w:rsidR="003E3F90" w:rsidRPr="00292467">
        <w:rPr>
          <w:rFonts w:ascii="Calibri" w:hAnsi="Calibri" w:cs="Calibri"/>
          <w:sz w:val="22"/>
          <w:szCs w:val="22"/>
        </w:rPr>
        <w:t>oraz ilość sztuk)</w:t>
      </w:r>
    </w:p>
    <w:p w:rsidR="007823A2" w:rsidRPr="00292467" w:rsidRDefault="003E3F90" w:rsidP="00DD3101">
      <w:pPr>
        <w:spacing w:before="360"/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dla potrzeb </w:t>
      </w:r>
      <w:r w:rsidR="00336DE8">
        <w:rPr>
          <w:rFonts w:ascii="Calibri" w:hAnsi="Calibri" w:cs="Calibri"/>
          <w:b/>
          <w:sz w:val="22"/>
          <w:szCs w:val="22"/>
        </w:rPr>
        <w:t>Oddziału Anestezjologii</w:t>
      </w:r>
    </w:p>
    <w:p w:rsidR="003E3F90" w:rsidRPr="00292467" w:rsidRDefault="00D6628F" w:rsidP="004E2028">
      <w:pPr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(nazwa komórki organizacyjnej</w:t>
      </w:r>
      <w:r w:rsidR="003E3F90" w:rsidRPr="00292467">
        <w:rPr>
          <w:rFonts w:ascii="Calibri" w:hAnsi="Calibri" w:cs="Calibri"/>
          <w:sz w:val="22"/>
          <w:szCs w:val="22"/>
        </w:rPr>
        <w:t>)</w:t>
      </w:r>
    </w:p>
    <w:p w:rsidR="004E2028" w:rsidRPr="00292467" w:rsidRDefault="000B4C4B" w:rsidP="004E2028">
      <w:pPr>
        <w:spacing w:before="360"/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b/>
          <w:sz w:val="22"/>
          <w:szCs w:val="22"/>
        </w:rPr>
        <w:t>Model/typ o</w:t>
      </w:r>
      <w:r w:rsidR="00EB34D5" w:rsidRPr="00292467">
        <w:rPr>
          <w:rFonts w:ascii="Calibri" w:hAnsi="Calibri" w:cs="Calibri"/>
          <w:b/>
          <w:sz w:val="22"/>
          <w:szCs w:val="22"/>
        </w:rPr>
        <w:t xml:space="preserve">ferowanego </w:t>
      </w:r>
      <w:r w:rsidR="00F4074E" w:rsidRPr="006E1268">
        <w:rPr>
          <w:rFonts w:ascii="Calibri" w:hAnsi="Calibri" w:cs="Calibri"/>
          <w:b/>
          <w:sz w:val="22"/>
          <w:szCs w:val="22"/>
        </w:rPr>
        <w:t>wyrobu</w:t>
      </w:r>
      <w:r w:rsidR="00EB34D5" w:rsidRPr="006E1268">
        <w:rPr>
          <w:rFonts w:ascii="Calibri" w:hAnsi="Calibri" w:cs="Calibri"/>
          <w:b/>
          <w:sz w:val="22"/>
          <w:szCs w:val="22"/>
        </w:rPr>
        <w:t>:</w:t>
      </w:r>
      <w:r w:rsidR="00EB34D5" w:rsidRPr="00292467">
        <w:rPr>
          <w:rFonts w:ascii="Calibri" w:hAnsi="Calibri" w:cs="Calibri"/>
          <w:b/>
          <w:sz w:val="22"/>
          <w:szCs w:val="22"/>
        </w:rPr>
        <w:t xml:space="preserve"> ………</w:t>
      </w:r>
      <w:r w:rsidR="00BF0D24" w:rsidRPr="00292467">
        <w:rPr>
          <w:rFonts w:ascii="Calibri" w:hAnsi="Calibri" w:cs="Calibri"/>
          <w:b/>
          <w:sz w:val="22"/>
          <w:szCs w:val="22"/>
        </w:rPr>
        <w:t>…….</w:t>
      </w:r>
      <w:r w:rsidR="004E2028" w:rsidRPr="00292467">
        <w:rPr>
          <w:rFonts w:ascii="Calibri" w:hAnsi="Calibri" w:cs="Calibri"/>
          <w:b/>
          <w:sz w:val="22"/>
          <w:szCs w:val="22"/>
        </w:rPr>
        <w:t>…………….…….</w:t>
      </w:r>
      <w:r w:rsidR="00EB34D5" w:rsidRPr="00292467">
        <w:rPr>
          <w:rFonts w:ascii="Calibri" w:hAnsi="Calibri" w:cs="Calibri"/>
          <w:b/>
          <w:sz w:val="22"/>
          <w:szCs w:val="22"/>
        </w:rPr>
        <w:t xml:space="preserve">   </w:t>
      </w:r>
      <w:r w:rsidR="004D0AF6" w:rsidRPr="00292467">
        <w:rPr>
          <w:rFonts w:ascii="Calibri" w:hAnsi="Calibri" w:cs="Calibri"/>
          <w:b/>
          <w:sz w:val="22"/>
          <w:szCs w:val="22"/>
        </w:rPr>
        <w:t>Producent/firma: …………</w:t>
      </w:r>
      <w:r w:rsidR="004E2028" w:rsidRPr="00292467">
        <w:rPr>
          <w:rFonts w:ascii="Calibri" w:hAnsi="Calibri" w:cs="Calibri"/>
          <w:b/>
          <w:sz w:val="22"/>
          <w:szCs w:val="22"/>
        </w:rPr>
        <w:t>…….</w:t>
      </w:r>
      <w:r w:rsidR="004D0AF6" w:rsidRPr="00292467">
        <w:rPr>
          <w:rFonts w:ascii="Calibri" w:hAnsi="Calibri" w:cs="Calibri"/>
          <w:b/>
          <w:sz w:val="22"/>
          <w:szCs w:val="22"/>
        </w:rPr>
        <w:t>…………</w:t>
      </w:r>
      <w:r w:rsidR="00BF0D24" w:rsidRPr="00292467">
        <w:rPr>
          <w:rFonts w:ascii="Calibri" w:hAnsi="Calibri" w:cs="Calibri"/>
          <w:b/>
          <w:sz w:val="22"/>
          <w:szCs w:val="22"/>
        </w:rPr>
        <w:t>….</w:t>
      </w:r>
      <w:r w:rsidR="004D0AF6" w:rsidRPr="00292467">
        <w:rPr>
          <w:rFonts w:ascii="Calibri" w:hAnsi="Calibri" w:cs="Calibri"/>
          <w:b/>
          <w:sz w:val="22"/>
          <w:szCs w:val="22"/>
        </w:rPr>
        <w:t>…</w:t>
      </w:r>
    </w:p>
    <w:p w:rsidR="004D0AF6" w:rsidRPr="00292467" w:rsidRDefault="006706F7" w:rsidP="006706F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</w:t>
      </w:r>
      <w:r w:rsidR="00C01D23" w:rsidRPr="00292467">
        <w:rPr>
          <w:rFonts w:ascii="Calibri" w:hAnsi="Calibri" w:cs="Calibri"/>
          <w:sz w:val="22"/>
          <w:szCs w:val="22"/>
        </w:rPr>
        <w:t>(</w:t>
      </w:r>
      <w:r w:rsidR="004D0AF6" w:rsidRPr="00292467">
        <w:rPr>
          <w:rFonts w:ascii="Calibri" w:hAnsi="Calibri" w:cs="Calibri"/>
          <w:sz w:val="22"/>
          <w:szCs w:val="22"/>
        </w:rPr>
        <w:t xml:space="preserve">wypełnia Wykonawca)         </w:t>
      </w:r>
      <w:r w:rsidR="004D0AF6" w:rsidRPr="00292467">
        <w:rPr>
          <w:rFonts w:ascii="Calibri" w:hAnsi="Calibri" w:cs="Calibri"/>
          <w:b/>
          <w:sz w:val="22"/>
          <w:szCs w:val="22"/>
        </w:rPr>
        <w:t xml:space="preserve">                 </w:t>
      </w:r>
      <w:r w:rsidR="00BF0D24" w:rsidRPr="00292467">
        <w:rPr>
          <w:rFonts w:ascii="Calibri" w:hAnsi="Calibri" w:cs="Calibri"/>
          <w:b/>
          <w:sz w:val="22"/>
          <w:szCs w:val="22"/>
        </w:rPr>
        <w:t xml:space="preserve">  </w:t>
      </w:r>
      <w:r w:rsidR="004E2028" w:rsidRPr="00292467">
        <w:rPr>
          <w:rFonts w:ascii="Calibri" w:hAnsi="Calibri" w:cs="Calibri"/>
          <w:b/>
          <w:sz w:val="22"/>
          <w:szCs w:val="22"/>
        </w:rPr>
        <w:t xml:space="preserve">        </w:t>
      </w:r>
      <w:r w:rsidR="004D0AF6" w:rsidRPr="00292467">
        <w:rPr>
          <w:rFonts w:ascii="Calibri" w:hAnsi="Calibri" w:cs="Calibri"/>
          <w:sz w:val="22"/>
          <w:szCs w:val="22"/>
        </w:rPr>
        <w:t>(wypełnia Wykonawca)</w:t>
      </w:r>
    </w:p>
    <w:p w:rsidR="004E2028" w:rsidRPr="00292467" w:rsidRDefault="004D0AF6" w:rsidP="004E2028">
      <w:pPr>
        <w:spacing w:before="360"/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b/>
          <w:sz w:val="22"/>
          <w:szCs w:val="22"/>
        </w:rPr>
        <w:t>Rok produkcji</w:t>
      </w:r>
      <w:r w:rsidR="000B4C4B" w:rsidRPr="00292467">
        <w:rPr>
          <w:rFonts w:ascii="Calibri" w:hAnsi="Calibri" w:cs="Calibri"/>
          <w:b/>
          <w:sz w:val="22"/>
          <w:szCs w:val="22"/>
        </w:rPr>
        <w:t>:</w:t>
      </w:r>
      <w:r w:rsidRPr="00292467">
        <w:rPr>
          <w:rFonts w:ascii="Calibri" w:hAnsi="Calibri" w:cs="Calibri"/>
          <w:b/>
          <w:sz w:val="22"/>
          <w:szCs w:val="22"/>
        </w:rPr>
        <w:t xml:space="preserve"> </w:t>
      </w:r>
      <w:r w:rsidR="00FF5073" w:rsidRPr="00292467">
        <w:rPr>
          <w:rFonts w:ascii="Calibri" w:hAnsi="Calibri" w:cs="Calibri"/>
          <w:b/>
          <w:sz w:val="22"/>
          <w:szCs w:val="22"/>
        </w:rPr>
        <w:t>2026</w:t>
      </w:r>
    </w:p>
    <w:p w:rsidR="004D0AF6" w:rsidRPr="00292467" w:rsidRDefault="004D0AF6" w:rsidP="004E2028">
      <w:pPr>
        <w:ind w:firstLine="993"/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(wypełnia Zamawiający)</w:t>
      </w:r>
    </w:p>
    <w:p w:rsidR="003E3F90" w:rsidRPr="00292467" w:rsidRDefault="003E3F90">
      <w:pPr>
        <w:rPr>
          <w:rFonts w:ascii="Calibri" w:hAnsi="Calibri" w:cs="Calibri"/>
          <w:sz w:val="22"/>
          <w:szCs w:val="22"/>
        </w:rPr>
      </w:pPr>
    </w:p>
    <w:tbl>
      <w:tblPr>
        <w:tblW w:w="101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816"/>
        <w:gridCol w:w="1606"/>
        <w:gridCol w:w="3126"/>
      </w:tblGrid>
      <w:tr w:rsidR="007823A2" w:rsidRPr="00292467" w:rsidTr="007409B0">
        <w:trPr>
          <w:trHeight w:val="2316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4E20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Opis przedmiotu zamówienia </w:t>
            </w:r>
            <w:r w:rsidR="004E2028" w:rsidRPr="00292467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–</w:t>
            </w:r>
            <w:r w:rsidR="00F04BAB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01D23" w:rsidRPr="00292467">
              <w:rPr>
                <w:rFonts w:ascii="Calibri" w:hAnsi="Calibri" w:cs="Calibri"/>
                <w:b/>
                <w:sz w:val="22"/>
                <w:szCs w:val="22"/>
              </w:rPr>
              <w:t>wymagania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E91DC6" w:rsidRPr="00292467">
              <w:rPr>
                <w:rFonts w:ascii="Calibri" w:hAnsi="Calibri" w:cs="Calibri"/>
                <w:b/>
                <w:sz w:val="22"/>
                <w:szCs w:val="22"/>
              </w:rPr>
              <w:t>minimalne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TAK / NIE</w:t>
            </w:r>
            <w:r w:rsidR="004639CD" w:rsidRPr="00292467">
              <w:rPr>
                <w:rFonts w:ascii="Calibri" w:hAnsi="Calibri" w:cs="Calibri"/>
                <w:b/>
                <w:sz w:val="22"/>
                <w:szCs w:val="22"/>
              </w:rPr>
              <w:t>*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W przypadku spełnienia j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t xml:space="preserve">ednocześnie wymagań minimalnych 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oraz przy parametrach </w:t>
            </w:r>
            <w:r w:rsidR="00F4074E">
              <w:rPr>
                <w:rFonts w:ascii="Calibri" w:hAnsi="Calibri" w:cs="Calibri"/>
                <w:sz w:val="22"/>
                <w:szCs w:val="22"/>
              </w:rPr>
              <w:t>wyrobu</w:t>
            </w:r>
            <w:r w:rsidR="00F4074E" w:rsidRPr="002924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wyższych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niż minimalne (korzystniejszych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dla Zamawiającego) należy podać </w:t>
            </w:r>
            <w:r w:rsidR="00A76698" w:rsidRPr="00292467">
              <w:rPr>
                <w:rFonts w:ascii="Calibri" w:hAnsi="Calibri" w:cs="Calibri"/>
                <w:sz w:val="22"/>
                <w:szCs w:val="22"/>
              </w:rPr>
              <w:t>parametry oferowane</w:t>
            </w:r>
          </w:p>
        </w:tc>
      </w:tr>
      <w:tr w:rsidR="007823A2" w:rsidRPr="00292467" w:rsidTr="00D9072E">
        <w:trPr>
          <w:trHeight w:val="62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065602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560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5602" w:rsidRPr="00292467" w:rsidRDefault="00D6628F" w:rsidP="00617D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PARAMETRY TECHNICZNE</w:t>
            </w:r>
            <w:r w:rsidR="00065602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617DA6" w:rsidRPr="00292467">
              <w:rPr>
                <w:rFonts w:ascii="Calibri" w:hAnsi="Calibri" w:cs="Calibri"/>
                <w:b/>
                <w:sz w:val="22"/>
                <w:szCs w:val="22"/>
              </w:rPr>
              <w:t>I FUNKCJONALNE</w:t>
            </w:r>
            <w:r w:rsidR="00B077E1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6706F7" w:rsidRPr="006706F7">
              <w:rPr>
                <w:rFonts w:ascii="Calibri" w:hAnsi="Calibri" w:cs="Calibri"/>
                <w:b/>
                <w:sz w:val="22"/>
                <w:szCs w:val="22"/>
              </w:rPr>
              <w:t>WYROBU</w:t>
            </w:r>
          </w:p>
        </w:tc>
      </w:tr>
      <w:tr w:rsidR="0099634F" w:rsidRPr="00292467" w:rsidTr="0093471F">
        <w:trPr>
          <w:trHeight w:val="778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AB50AA" w:rsidP="00AB50AA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Wózek</w:t>
            </w:r>
            <w:r w:rsidR="00336DE8">
              <w:rPr>
                <w:rFonts w:ascii="Calibri" w:hAnsi="Calibri" w:cs="Calibri"/>
                <w:sz w:val="22"/>
                <w:szCs w:val="22"/>
              </w:rPr>
              <w:t xml:space="preserve"> zabiegowy z 1 półką oraz szafką 3 szufladami. Szafka z szufladami w dolnej części </w:t>
            </w:r>
            <w:r>
              <w:rPr>
                <w:rFonts w:ascii="Calibri" w:hAnsi="Calibri" w:cs="Calibri"/>
                <w:sz w:val="22"/>
                <w:szCs w:val="22"/>
              </w:rPr>
              <w:t>wózka</w:t>
            </w:r>
            <w:r w:rsidR="00336DE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3471F">
        <w:trPr>
          <w:trHeight w:val="1384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Default="00336DE8" w:rsidP="00292467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Półka o wymiarach 45x50 cm ±2 cm. Powierzchnia użytkowa półki min. 40x45 cm.</w:t>
            </w:r>
            <w:r w:rsidR="0053613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536136" w:rsidRPr="00292467" w:rsidRDefault="00536136" w:rsidP="00292467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Półka stalowa, lakierowana proszkowo na biało, z pogłębieniem zapobiegającym zsuwaniu się narzędzi.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3471F">
        <w:trPr>
          <w:trHeight w:val="1519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Default="00336DE8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Szafka z 3 szufladami o wymiarach 45x50x41 cm ±2 cm. Powierzchnia użytkowa każdej z szuflad min. 37x43x10 cm.</w:t>
            </w:r>
            <w:r w:rsidR="00536136">
              <w:rPr>
                <w:rFonts w:ascii="Calibri" w:hAnsi="Calibri" w:cs="Calibri"/>
                <w:sz w:val="22"/>
                <w:szCs w:val="22"/>
              </w:rPr>
              <w:t xml:space="preserve"> Fronty szuflad lakierowane proszkowo. Możliwość wyboru koloru.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536136" w:rsidRPr="00292467" w:rsidRDefault="00536136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Wysokość frontu szuflad 13±1 cm.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3471F">
        <w:trPr>
          <w:trHeight w:val="39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Default="00336DE8" w:rsidP="00961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Stelaż </w:t>
            </w:r>
            <w:r w:rsidR="00AB50AA">
              <w:rPr>
                <w:rFonts w:ascii="Calibri" w:hAnsi="Calibri" w:cs="Calibri"/>
                <w:sz w:val="22"/>
                <w:szCs w:val="22"/>
              </w:rPr>
              <w:t>wózk</w:t>
            </w:r>
            <w:r>
              <w:rPr>
                <w:rFonts w:ascii="Calibri" w:hAnsi="Calibri" w:cs="Calibri"/>
                <w:sz w:val="22"/>
                <w:szCs w:val="22"/>
              </w:rPr>
              <w:t>a ze stalowego, giętego profilu kwadratowego o przekroju 25x25 mm</w:t>
            </w:r>
            <w:r w:rsidR="00536136">
              <w:rPr>
                <w:rFonts w:ascii="Calibri" w:hAnsi="Calibri" w:cs="Calibri"/>
                <w:sz w:val="22"/>
                <w:szCs w:val="22"/>
              </w:rPr>
              <w:t xml:space="preserve">, lakierowanego proszkowo, z szynami instrumentalnymi oraz uchwytami do prowadzenia skierowanymi ku górze stanowiącymi stały element </w:t>
            </w:r>
            <w:r w:rsidR="00536136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konstrukcji. </w:t>
            </w:r>
          </w:p>
          <w:p w:rsidR="00536136" w:rsidRPr="00292467" w:rsidRDefault="00536136" w:rsidP="00961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Stelaż wyposażony w odboje oraz koła w obudowie z tworzywa sztucznego o średnicy 100 mm. Min. 2 koła wyposażone w hamulec.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3471F">
        <w:trPr>
          <w:trHeight w:val="671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536136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Korpus szafki wyposażony w materiał wygłuszający, niechłonący wilgoci, minimalizujący wibracje.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36DE8" w:rsidRPr="00292467" w:rsidTr="00DE521A">
        <w:trPr>
          <w:trHeight w:val="52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DE8" w:rsidRPr="00292467" w:rsidRDefault="00336DE8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DE8" w:rsidRPr="00292467" w:rsidRDefault="0093471F" w:rsidP="00AB50A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Nośność maksymalna </w:t>
            </w:r>
            <w:r w:rsidR="00AB50AA">
              <w:rPr>
                <w:rFonts w:ascii="Calibri" w:hAnsi="Calibri" w:cs="Calibri"/>
                <w:sz w:val="22"/>
                <w:szCs w:val="22"/>
              </w:rPr>
              <w:t>wózka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min. 25 kg.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336DE8" w:rsidRPr="00292467" w:rsidRDefault="00336DE8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336DE8" w:rsidRPr="00292467" w:rsidRDefault="00336D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36DE8" w:rsidRPr="00292467" w:rsidTr="009E701A">
        <w:trPr>
          <w:trHeight w:val="98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DE8" w:rsidRPr="00292467" w:rsidRDefault="00336DE8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DE8" w:rsidRPr="00292467" w:rsidRDefault="0093471F" w:rsidP="00AB50A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Wymiary maksymalne </w:t>
            </w:r>
            <w:r w:rsidR="00AB50AA">
              <w:rPr>
                <w:rFonts w:ascii="Calibri" w:hAnsi="Calibri" w:cs="Calibri"/>
                <w:sz w:val="22"/>
                <w:szCs w:val="22"/>
              </w:rPr>
              <w:t>wózka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bez dodatkowego wyposażenia max. 57x55x90 cm [szerokość x głębokość x wysokość].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336DE8" w:rsidRPr="00292467" w:rsidRDefault="00336DE8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336DE8" w:rsidRPr="00292467" w:rsidRDefault="00336D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36DE8" w:rsidRPr="00292467" w:rsidTr="009E701A">
        <w:trPr>
          <w:trHeight w:val="2273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DE8" w:rsidRPr="00292467" w:rsidRDefault="00336DE8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DE8" w:rsidRDefault="0093471F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Wyposażenie dodatkowe:</w:t>
            </w:r>
          </w:p>
          <w:p w:rsidR="0093471F" w:rsidRDefault="0093471F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 uchylna miska o średnicy 220 mm i pojemności 2,5l wykonana ze stali nierdzewnej – 1 szt.</w:t>
            </w:r>
          </w:p>
          <w:p w:rsidR="0093471F" w:rsidRDefault="0093471F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-pojemnik na rękawiczki – 1 szt.</w:t>
            </w:r>
          </w:p>
          <w:p w:rsidR="0093471F" w:rsidRDefault="0093471F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9E701A">
              <w:rPr>
                <w:rFonts w:ascii="Calibri" w:hAnsi="Calibri" w:cs="Calibri"/>
                <w:sz w:val="22"/>
                <w:szCs w:val="22"/>
              </w:rPr>
              <w:t xml:space="preserve">uchwyt do worka na odpady z pokrywą z ABS – 1 szt. </w:t>
            </w:r>
          </w:p>
          <w:p w:rsidR="009E701A" w:rsidRPr="00292467" w:rsidRDefault="009E701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 kosz na cewniki o wymiarach 115x115x500 mm – 1 szt.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336DE8" w:rsidRPr="00292467" w:rsidRDefault="00336DE8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336DE8" w:rsidRPr="00292467" w:rsidRDefault="00336D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634F" w:rsidRPr="00292467" w:rsidRDefault="0099634F" w:rsidP="002C251B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INNE WYMAGANIA</w:t>
            </w:r>
          </w:p>
        </w:tc>
      </w:tr>
      <w:tr w:rsidR="0099634F" w:rsidRPr="00292467" w:rsidTr="00EE28AE">
        <w:trPr>
          <w:trHeight w:val="534"/>
        </w:trPr>
        <w:tc>
          <w:tcPr>
            <w:tcW w:w="6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634F" w:rsidRPr="00292467" w:rsidRDefault="006E1268" w:rsidP="006E126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</w:t>
            </w:r>
            <w:r w:rsidR="00F4074E" w:rsidRPr="002924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>fabrycznie now</w:t>
            </w:r>
            <w:r>
              <w:rPr>
                <w:rFonts w:ascii="Calibri" w:hAnsi="Calibri" w:cs="Calibri"/>
                <w:sz w:val="22"/>
                <w:szCs w:val="22"/>
              </w:rPr>
              <w:t>y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701A" w:rsidRPr="00292467" w:rsidTr="009E701A">
        <w:trPr>
          <w:trHeight w:val="1209"/>
        </w:trPr>
        <w:tc>
          <w:tcPr>
            <w:tcW w:w="6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E701A" w:rsidRPr="00292467" w:rsidRDefault="009E701A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E701A" w:rsidRPr="00292467" w:rsidRDefault="00967477" w:rsidP="00577DF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</w:t>
            </w:r>
            <w:r w:rsidR="00F4074E" w:rsidRPr="002924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E701A" w:rsidRPr="009E701A">
              <w:rPr>
                <w:rFonts w:ascii="Calibri" w:hAnsi="Calibri" w:cs="Calibri"/>
                <w:sz w:val="22"/>
                <w:szCs w:val="22"/>
              </w:rPr>
              <w:t>spełnia wymagania określone w ustawie z dnia 7 kwietnia 2022 r. o wyrobach medycznych (t.j. Dz. U. z 2024 poz. 1620 z późn. zm.).</w:t>
            </w:r>
          </w:p>
        </w:tc>
        <w:tc>
          <w:tcPr>
            <w:tcW w:w="1606" w:type="dxa"/>
            <w:tcBorders>
              <w:top w:val="single" w:sz="12" w:space="0" w:color="auto"/>
            </w:tcBorders>
            <w:shd w:val="clear" w:color="auto" w:fill="auto"/>
          </w:tcPr>
          <w:p w:rsidR="009E701A" w:rsidRPr="00292467" w:rsidRDefault="009E70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E701A" w:rsidRPr="00292467" w:rsidRDefault="009E70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7409B0">
        <w:trPr>
          <w:trHeight w:val="1536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967477" w:rsidP="006E126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>oznakowan</w:t>
            </w:r>
            <w:r w:rsidR="006E1268">
              <w:rPr>
                <w:rFonts w:ascii="Calibri" w:hAnsi="Calibri" w:cs="Calibri"/>
                <w:sz w:val="22"/>
                <w:szCs w:val="22"/>
              </w:rPr>
              <w:t>y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 xml:space="preserve"> znakiem CE zgodne z wymaganiami UE, a jeżeli ocena zgodności była przeprowadzana z udziałem jednostki notyfikowanej, to obok znaku CE ma być umieszczony numer identyfikacyjny tej jednostki.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7409B0">
        <w:trPr>
          <w:trHeight w:val="694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99634F" w:rsidP="001804AA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Instrukcja obsługi w języku polskim w formie papierowej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FC54E8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99634F" w:rsidP="00967477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 xml:space="preserve">Gwarancja min. 24 miesiące liczone od dnia protokolarnego odbioru </w:t>
            </w:r>
            <w:r w:rsidR="00967477">
              <w:rPr>
                <w:rFonts w:ascii="Calibri" w:hAnsi="Calibri" w:cs="Calibri"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639CD" w:rsidRPr="00292467" w:rsidRDefault="004639CD" w:rsidP="004E2028">
      <w:pPr>
        <w:spacing w:before="360"/>
        <w:rPr>
          <w:rFonts w:ascii="Calibri" w:hAnsi="Calibri" w:cs="Calibri"/>
          <w:b/>
          <w:sz w:val="22"/>
          <w:szCs w:val="22"/>
          <w:u w:val="single"/>
        </w:rPr>
      </w:pPr>
      <w:r w:rsidRPr="00292467">
        <w:rPr>
          <w:rFonts w:ascii="Calibri" w:hAnsi="Calibri" w:cs="Calibri"/>
          <w:sz w:val="22"/>
          <w:szCs w:val="22"/>
        </w:rPr>
        <w:t>*</w:t>
      </w:r>
      <w:r w:rsidRPr="00292467">
        <w:rPr>
          <w:rFonts w:ascii="Calibri" w:hAnsi="Calibri" w:cs="Calibri"/>
          <w:b/>
          <w:sz w:val="22"/>
          <w:szCs w:val="22"/>
        </w:rPr>
        <w:t xml:space="preserve"> Uwaga!</w:t>
      </w:r>
    </w:p>
    <w:p w:rsidR="004639CD" w:rsidRPr="00292467" w:rsidRDefault="004639CD" w:rsidP="003E3F90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W powyższej tabeli kolumnę nr 3 wypełnia Wykonawca wpisując odpowiednio TAK lub NIE. </w:t>
      </w:r>
    </w:p>
    <w:p w:rsidR="007823A2" w:rsidRPr="00292467" w:rsidRDefault="004639CD" w:rsidP="001D160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W przypadku zaznaczenia w kolumnie nr 3 opcji NIE lub w przypadku niespełnienia</w:t>
      </w:r>
      <w:r w:rsidR="003E3F90" w:rsidRPr="00292467">
        <w:rPr>
          <w:rFonts w:ascii="Calibri" w:hAnsi="Calibri" w:cs="Calibri"/>
          <w:sz w:val="22"/>
          <w:szCs w:val="22"/>
        </w:rPr>
        <w:t xml:space="preserve"> minimalnych wymagań Zamawiającego, określonych w powyższej tabeli</w:t>
      </w:r>
      <w:r w:rsidRPr="00292467">
        <w:rPr>
          <w:rFonts w:ascii="Calibri" w:hAnsi="Calibri" w:cs="Calibri"/>
          <w:sz w:val="22"/>
          <w:szCs w:val="22"/>
        </w:rPr>
        <w:t xml:space="preserve"> ofer</w:t>
      </w:r>
      <w:r w:rsidR="001D59F4" w:rsidRPr="00292467">
        <w:rPr>
          <w:rFonts w:ascii="Calibri" w:hAnsi="Calibri" w:cs="Calibri"/>
          <w:sz w:val="22"/>
          <w:szCs w:val="22"/>
        </w:rPr>
        <w:t>ta Wykonawcy zostanie odrzucona</w:t>
      </w:r>
      <w:r w:rsidRPr="00292467">
        <w:rPr>
          <w:rFonts w:ascii="Calibri" w:hAnsi="Calibri" w:cs="Calibri"/>
          <w:sz w:val="22"/>
          <w:szCs w:val="22"/>
        </w:rPr>
        <w:t xml:space="preserve">. </w:t>
      </w:r>
    </w:p>
    <w:p w:rsidR="003B5458" w:rsidRDefault="003B5458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1C5C0A" w:rsidRDefault="001C5C0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:rsidR="001C5C0A" w:rsidRPr="001C5C0A" w:rsidRDefault="001C5C0A" w:rsidP="003B5458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1C5C0A">
        <w:rPr>
          <w:rFonts w:ascii="Calibri" w:hAnsi="Calibri" w:cs="Calibri"/>
          <w:b/>
          <w:sz w:val="22"/>
          <w:szCs w:val="22"/>
        </w:rPr>
        <w:lastRenderedPageBreak/>
        <w:t xml:space="preserve">Część II – akcesoria do wózków </w:t>
      </w:r>
      <w:r w:rsidR="0013653D">
        <w:rPr>
          <w:rFonts w:ascii="Calibri" w:hAnsi="Calibri" w:cs="Calibri"/>
          <w:b/>
          <w:sz w:val="22"/>
          <w:szCs w:val="22"/>
        </w:rPr>
        <w:t>anestezjologicznych ZTM TECH-</w:t>
      </w:r>
      <w:r w:rsidR="00655609">
        <w:rPr>
          <w:rFonts w:ascii="Calibri" w:hAnsi="Calibri" w:cs="Calibri"/>
          <w:b/>
          <w:sz w:val="22"/>
          <w:szCs w:val="22"/>
        </w:rPr>
        <w:t>MED</w:t>
      </w:r>
      <w:r w:rsidR="0013653D">
        <w:rPr>
          <w:rFonts w:ascii="Calibri" w:hAnsi="Calibri" w:cs="Calibri"/>
          <w:b/>
          <w:sz w:val="22"/>
          <w:szCs w:val="22"/>
        </w:rPr>
        <w:t xml:space="preserve"> ANS-04</w:t>
      </w:r>
      <w:r w:rsidR="00655609">
        <w:rPr>
          <w:rFonts w:ascii="Calibri" w:hAnsi="Calibri" w:cs="Calibri"/>
          <w:b/>
          <w:sz w:val="22"/>
          <w:szCs w:val="22"/>
        </w:rPr>
        <w:t>.</w:t>
      </w:r>
      <w:r w:rsidRPr="001C5C0A">
        <w:rPr>
          <w:rFonts w:ascii="Calibri" w:hAnsi="Calibri" w:cs="Calibri"/>
          <w:b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3"/>
        <w:gridCol w:w="3618"/>
        <w:gridCol w:w="701"/>
        <w:gridCol w:w="729"/>
        <w:gridCol w:w="1213"/>
        <w:gridCol w:w="1383"/>
        <w:gridCol w:w="711"/>
        <w:gridCol w:w="1289"/>
      </w:tblGrid>
      <w:tr w:rsidR="001C5C0A" w:rsidRPr="001C5C0A" w:rsidTr="001C5C0A">
        <w:trPr>
          <w:trHeight w:val="403"/>
        </w:trPr>
        <w:tc>
          <w:tcPr>
            <w:tcW w:w="50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32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82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82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66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Cena jedn. netto</w:t>
            </w:r>
          </w:p>
        </w:tc>
        <w:tc>
          <w:tcPr>
            <w:tcW w:w="178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Łącznie wartość netto</w:t>
            </w:r>
          </w:p>
        </w:tc>
        <w:tc>
          <w:tcPr>
            <w:tcW w:w="82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% VAT</w:t>
            </w:r>
          </w:p>
        </w:tc>
        <w:tc>
          <w:tcPr>
            <w:tcW w:w="1600" w:type="dxa"/>
            <w:vMerge w:val="restart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Łącznie wartość brutto</w:t>
            </w:r>
          </w:p>
        </w:tc>
      </w:tr>
      <w:tr w:rsidR="001C5C0A" w:rsidRPr="001C5C0A" w:rsidTr="001C5C0A">
        <w:trPr>
          <w:trHeight w:val="403"/>
        </w:trPr>
        <w:tc>
          <w:tcPr>
            <w:tcW w:w="50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6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0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C5C0A" w:rsidRPr="001C5C0A" w:rsidTr="001C5C0A">
        <w:trPr>
          <w:trHeight w:val="269"/>
        </w:trPr>
        <w:tc>
          <w:tcPr>
            <w:tcW w:w="50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6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00" w:type="dxa"/>
            <w:vMerge/>
            <w:hideMark/>
          </w:tcPr>
          <w:p w:rsidR="001C5C0A" w:rsidRPr="001C5C0A" w:rsidRDefault="001C5C0A" w:rsidP="001C5C0A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C5C0A" w:rsidRPr="001C5C0A" w:rsidTr="0013653D">
        <w:trPr>
          <w:trHeight w:val="1031"/>
        </w:trPr>
        <w:tc>
          <w:tcPr>
            <w:tcW w:w="50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0" w:type="dxa"/>
            <w:hideMark/>
          </w:tcPr>
          <w:p w:rsidR="001C5C0A" w:rsidRPr="001C5C0A" w:rsidRDefault="001C5C0A" w:rsidP="0013653D">
            <w:pPr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 xml:space="preserve">Szyna </w:t>
            </w:r>
            <w:r w:rsidR="0013653D">
              <w:rPr>
                <w:rFonts w:ascii="Calibri" w:hAnsi="Calibri" w:cs="Calibri"/>
                <w:sz w:val="22"/>
                <w:szCs w:val="22"/>
              </w:rPr>
              <w:t xml:space="preserve">instrumentalna, długość 560 mm. </w:t>
            </w:r>
            <w:r w:rsidRPr="001C5C0A">
              <w:rPr>
                <w:rFonts w:ascii="Calibri" w:hAnsi="Calibri" w:cs="Calibri"/>
                <w:sz w:val="22"/>
                <w:szCs w:val="22"/>
              </w:rPr>
              <w:t>Szyna wykonana z profilu ze stali kwasoodpornej o profilu 10x25 mm</w:t>
            </w:r>
            <w:r w:rsidR="007D0AE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szt.</w:t>
            </w: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66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C5C0A" w:rsidRPr="001C5C0A" w:rsidTr="0013653D">
        <w:trPr>
          <w:trHeight w:val="1089"/>
        </w:trPr>
        <w:tc>
          <w:tcPr>
            <w:tcW w:w="50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320" w:type="dxa"/>
            <w:hideMark/>
          </w:tcPr>
          <w:p w:rsidR="001C5C0A" w:rsidRPr="001C5C0A" w:rsidRDefault="001C5C0A" w:rsidP="0013653D">
            <w:pPr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Nadstawka z 5 uchylnymi pojemnikami, monto</w:t>
            </w:r>
            <w:r w:rsidR="0013653D">
              <w:rPr>
                <w:rFonts w:ascii="Calibri" w:hAnsi="Calibri" w:cs="Calibri"/>
                <w:sz w:val="22"/>
                <w:szCs w:val="22"/>
              </w:rPr>
              <w:t xml:space="preserve">wana do stelaża RG1.AL.0000-518. </w:t>
            </w:r>
            <w:r w:rsidRPr="001C5C0A">
              <w:rPr>
                <w:rFonts w:ascii="Calibri" w:hAnsi="Calibri" w:cs="Calibri"/>
                <w:sz w:val="22"/>
                <w:szCs w:val="22"/>
              </w:rPr>
              <w:t>Wymiary nadstawki 605x132x165 mm.</w:t>
            </w: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szt.</w:t>
            </w: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66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C5C0A" w:rsidRPr="001C5C0A" w:rsidTr="00F4074E">
        <w:trPr>
          <w:trHeight w:val="1969"/>
        </w:trPr>
        <w:tc>
          <w:tcPr>
            <w:tcW w:w="50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320" w:type="dxa"/>
            <w:hideMark/>
          </w:tcPr>
          <w:p w:rsidR="001C5C0A" w:rsidRPr="001C5C0A" w:rsidRDefault="001C5C0A" w:rsidP="0013653D">
            <w:pPr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Koszyk na akcesoria mocowany do szyny instrumentalnej typu EUROSTANDARD MD-2 wykonany ze stali kwasoodpornej, wymiary 360x160x150 mm ± 5 mm. Maksymalne obciążenie co najmniej 4 kg.</w:t>
            </w: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szt.</w:t>
            </w: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66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C5C0A" w:rsidRPr="001C5C0A" w:rsidTr="001C5C0A">
        <w:trPr>
          <w:trHeight w:val="585"/>
        </w:trPr>
        <w:tc>
          <w:tcPr>
            <w:tcW w:w="9120" w:type="dxa"/>
            <w:gridSpan w:val="5"/>
            <w:vAlign w:val="center"/>
            <w:hideMark/>
          </w:tcPr>
          <w:p w:rsidR="001C5C0A" w:rsidRPr="001C5C0A" w:rsidRDefault="001C5C0A" w:rsidP="001C5C0A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5C0A">
              <w:rPr>
                <w:rFonts w:ascii="Calibri" w:hAnsi="Calibri" w:cs="Calibri"/>
                <w:b/>
                <w:bCs/>
                <w:sz w:val="22"/>
                <w:szCs w:val="22"/>
              </w:rPr>
              <w:t>SUMA:</w:t>
            </w:r>
          </w:p>
        </w:tc>
        <w:tc>
          <w:tcPr>
            <w:tcW w:w="178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-   zł</w:t>
            </w:r>
          </w:p>
        </w:tc>
        <w:tc>
          <w:tcPr>
            <w:tcW w:w="82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  <w:hideMark/>
          </w:tcPr>
          <w:p w:rsidR="001C5C0A" w:rsidRPr="001C5C0A" w:rsidRDefault="001C5C0A" w:rsidP="001C5C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5C0A">
              <w:rPr>
                <w:rFonts w:ascii="Calibri" w:hAnsi="Calibri" w:cs="Calibri"/>
                <w:sz w:val="22"/>
                <w:szCs w:val="22"/>
              </w:rPr>
              <w:t>-   zł</w:t>
            </w:r>
          </w:p>
        </w:tc>
      </w:tr>
    </w:tbl>
    <w:p w:rsidR="001C5C0A" w:rsidRDefault="001C5C0A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0925A7" w:rsidRDefault="000925A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</w:p>
    <w:p w:rsidR="000925A7" w:rsidRDefault="000925A7" w:rsidP="000925A7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FORMULARZ OFERTOWY: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7118"/>
      </w:tblGrid>
      <w:tr w:rsidR="000925A7" w:rsidTr="000925A7">
        <w:trPr>
          <w:trHeight w:val="99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oferenta: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25A7" w:rsidTr="000925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25A7" w:rsidTr="000925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REGON: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25A7" w:rsidTr="000925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KRS: (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jeżeli dotyczy)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25A7" w:rsidTr="000925A7">
        <w:trPr>
          <w:trHeight w:val="75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Adres: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25A7" w:rsidTr="000925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Tel. Kontaktowy: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25A7" w:rsidTr="000925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Adres email: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5A7" w:rsidRDefault="000925A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C5C0A" w:rsidRDefault="001C5C0A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0925A7" w:rsidRPr="00731505" w:rsidRDefault="000925A7" w:rsidP="000925A7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Część I:</w:t>
      </w:r>
    </w:p>
    <w:p w:rsidR="00731505" w:rsidRPr="00731505" w:rsidRDefault="00731505" w:rsidP="000925A7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Cena jednostkowa netto: …………..</w:t>
      </w:r>
    </w:p>
    <w:p w:rsidR="000925A7" w:rsidRPr="00731505" w:rsidRDefault="000925A7" w:rsidP="000925A7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Wartość netto: ………….</w:t>
      </w:r>
      <w:r w:rsidR="00731505" w:rsidRPr="00731505">
        <w:rPr>
          <w:rFonts w:ascii="Calibri" w:hAnsi="Calibri" w:cs="Calibri"/>
          <w:sz w:val="22"/>
          <w:szCs w:val="22"/>
        </w:rPr>
        <w:t xml:space="preserve"> / 2 szt.</w:t>
      </w:r>
    </w:p>
    <w:p w:rsidR="000925A7" w:rsidRPr="00731505" w:rsidRDefault="000925A7" w:rsidP="000925A7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VAT: ………….</w:t>
      </w:r>
    </w:p>
    <w:p w:rsidR="000925A7" w:rsidRPr="00731505" w:rsidRDefault="000925A7" w:rsidP="000925A7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Wartość brutto: ………….</w:t>
      </w:r>
      <w:r w:rsidR="00731505" w:rsidRPr="00731505">
        <w:rPr>
          <w:rFonts w:ascii="Calibri" w:hAnsi="Calibri" w:cs="Calibri"/>
          <w:sz w:val="22"/>
          <w:szCs w:val="22"/>
        </w:rPr>
        <w:t xml:space="preserve"> / 2 szt.</w:t>
      </w:r>
    </w:p>
    <w:p w:rsidR="000925A7" w:rsidRPr="00731505" w:rsidRDefault="000925A7" w:rsidP="000925A7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Część II:</w:t>
      </w:r>
    </w:p>
    <w:p w:rsidR="000925A7" w:rsidRPr="00731505" w:rsidRDefault="000925A7" w:rsidP="000925A7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 xml:space="preserve">Wartość netto: …………. </w:t>
      </w:r>
    </w:p>
    <w:p w:rsidR="000925A7" w:rsidRPr="00731505" w:rsidRDefault="000925A7" w:rsidP="000925A7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VAT: ………….</w:t>
      </w:r>
    </w:p>
    <w:p w:rsidR="000925A7" w:rsidRPr="00731505" w:rsidRDefault="000925A7" w:rsidP="000925A7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731505">
        <w:rPr>
          <w:rFonts w:ascii="Calibri" w:hAnsi="Calibri" w:cs="Calibri"/>
          <w:sz w:val="22"/>
          <w:szCs w:val="22"/>
        </w:rPr>
        <w:t>Wartość brutto: ………….</w:t>
      </w:r>
    </w:p>
    <w:p w:rsidR="000925A7" w:rsidRPr="000925A7" w:rsidRDefault="000925A7" w:rsidP="000925A7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0925A7">
        <w:rPr>
          <w:rFonts w:ascii="Calibri" w:hAnsi="Calibri" w:cs="Calibri"/>
          <w:b/>
          <w:sz w:val="22"/>
          <w:szCs w:val="22"/>
        </w:rPr>
        <w:t>ŁĄCZNA WARTOŚĆ ZAMÓWIENIA:</w:t>
      </w:r>
    </w:p>
    <w:p w:rsidR="000925A7" w:rsidRPr="000925A7" w:rsidRDefault="000925A7" w:rsidP="000925A7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0925A7">
        <w:rPr>
          <w:rFonts w:ascii="Calibri" w:hAnsi="Calibri" w:cs="Calibri"/>
          <w:b/>
          <w:sz w:val="22"/>
          <w:szCs w:val="22"/>
        </w:rPr>
        <w:t>NETTO: ………….</w:t>
      </w:r>
    </w:p>
    <w:p w:rsidR="000925A7" w:rsidRDefault="000925A7" w:rsidP="000925A7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0925A7">
        <w:rPr>
          <w:rFonts w:ascii="Calibri" w:hAnsi="Calibri" w:cs="Calibri"/>
          <w:b/>
          <w:sz w:val="22"/>
          <w:szCs w:val="22"/>
        </w:rPr>
        <w:t>BRUTTO: ………….</w:t>
      </w:r>
    </w:p>
    <w:p w:rsidR="001C5C0A" w:rsidRPr="001C5C0A" w:rsidRDefault="001C5C0A" w:rsidP="003B5458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sectPr w:rsidR="001C5C0A" w:rsidRPr="001C5C0A" w:rsidSect="007409B0">
      <w:pgSz w:w="11906" w:h="16838"/>
      <w:pgMar w:top="1077" w:right="851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FB2" w:rsidRDefault="00B56FB2" w:rsidP="007409B0">
      <w:r>
        <w:separator/>
      </w:r>
    </w:p>
  </w:endnote>
  <w:endnote w:type="continuationSeparator" w:id="0">
    <w:p w:rsidR="00B56FB2" w:rsidRDefault="00B56FB2" w:rsidP="0074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FB2" w:rsidRDefault="00B56FB2" w:rsidP="007409B0">
      <w:r>
        <w:separator/>
      </w:r>
    </w:p>
  </w:footnote>
  <w:footnote w:type="continuationSeparator" w:id="0">
    <w:p w:rsidR="00B56FB2" w:rsidRDefault="00B56FB2" w:rsidP="00740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D2DEB"/>
    <w:multiLevelType w:val="multilevel"/>
    <w:tmpl w:val="CEA65B6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11AAE"/>
    <w:multiLevelType w:val="hybridMultilevel"/>
    <w:tmpl w:val="CEA65B66"/>
    <w:lvl w:ilvl="0" w:tplc="0415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21855"/>
    <w:multiLevelType w:val="hybridMultilevel"/>
    <w:tmpl w:val="517096AC"/>
    <w:lvl w:ilvl="0" w:tplc="A77E2C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E7F5B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73B5C"/>
    <w:multiLevelType w:val="hybridMultilevel"/>
    <w:tmpl w:val="432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A6406"/>
    <w:multiLevelType w:val="hybridMultilevel"/>
    <w:tmpl w:val="24AC5166"/>
    <w:lvl w:ilvl="0" w:tplc="48C8A7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010DF"/>
    <w:multiLevelType w:val="hybridMultilevel"/>
    <w:tmpl w:val="5386CF7A"/>
    <w:lvl w:ilvl="0" w:tplc="37DC60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  <w:vertAlign w:val="superscrip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571793"/>
    <w:multiLevelType w:val="hybridMultilevel"/>
    <w:tmpl w:val="7E5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A2"/>
    <w:rsid w:val="000044F4"/>
    <w:rsid w:val="00013673"/>
    <w:rsid w:val="000213BD"/>
    <w:rsid w:val="0002329F"/>
    <w:rsid w:val="00023946"/>
    <w:rsid w:val="000240E5"/>
    <w:rsid w:val="00030B04"/>
    <w:rsid w:val="0003136A"/>
    <w:rsid w:val="0003168E"/>
    <w:rsid w:val="00032C5E"/>
    <w:rsid w:val="00047D9E"/>
    <w:rsid w:val="00065602"/>
    <w:rsid w:val="0008347F"/>
    <w:rsid w:val="000925A7"/>
    <w:rsid w:val="000A5CDB"/>
    <w:rsid w:val="000B4C4B"/>
    <w:rsid w:val="000D483A"/>
    <w:rsid w:val="000F1489"/>
    <w:rsid w:val="0011327D"/>
    <w:rsid w:val="0013392E"/>
    <w:rsid w:val="0013653D"/>
    <w:rsid w:val="00150A25"/>
    <w:rsid w:val="00164EBF"/>
    <w:rsid w:val="00167C94"/>
    <w:rsid w:val="001743F2"/>
    <w:rsid w:val="001804AA"/>
    <w:rsid w:val="001A0651"/>
    <w:rsid w:val="001B275E"/>
    <w:rsid w:val="001B2883"/>
    <w:rsid w:val="001B2BB9"/>
    <w:rsid w:val="001C5C0A"/>
    <w:rsid w:val="001D1608"/>
    <w:rsid w:val="001D59F4"/>
    <w:rsid w:val="002212B1"/>
    <w:rsid w:val="002313EA"/>
    <w:rsid w:val="0027387C"/>
    <w:rsid w:val="00283630"/>
    <w:rsid w:val="00292467"/>
    <w:rsid w:val="002C251B"/>
    <w:rsid w:val="002C4B3B"/>
    <w:rsid w:val="00304108"/>
    <w:rsid w:val="00304793"/>
    <w:rsid w:val="00336DE8"/>
    <w:rsid w:val="00337090"/>
    <w:rsid w:val="00346622"/>
    <w:rsid w:val="00364C3A"/>
    <w:rsid w:val="0037589C"/>
    <w:rsid w:val="003851F1"/>
    <w:rsid w:val="00394135"/>
    <w:rsid w:val="00395185"/>
    <w:rsid w:val="0039590F"/>
    <w:rsid w:val="003A6A6E"/>
    <w:rsid w:val="003A6B89"/>
    <w:rsid w:val="003B5458"/>
    <w:rsid w:val="003B79F6"/>
    <w:rsid w:val="003D20BB"/>
    <w:rsid w:val="003E3F90"/>
    <w:rsid w:val="003E43AE"/>
    <w:rsid w:val="0041303F"/>
    <w:rsid w:val="00417FB8"/>
    <w:rsid w:val="00432B67"/>
    <w:rsid w:val="00460823"/>
    <w:rsid w:val="004639CD"/>
    <w:rsid w:val="004A2A42"/>
    <w:rsid w:val="004C0277"/>
    <w:rsid w:val="004C0A42"/>
    <w:rsid w:val="004D0AF6"/>
    <w:rsid w:val="004D49FE"/>
    <w:rsid w:val="004E2028"/>
    <w:rsid w:val="005048FE"/>
    <w:rsid w:val="00536136"/>
    <w:rsid w:val="00577DF1"/>
    <w:rsid w:val="005A14FC"/>
    <w:rsid w:val="005C6C54"/>
    <w:rsid w:val="005D67F6"/>
    <w:rsid w:val="005F1B24"/>
    <w:rsid w:val="00607200"/>
    <w:rsid w:val="00607E0C"/>
    <w:rsid w:val="00617DA6"/>
    <w:rsid w:val="00637D44"/>
    <w:rsid w:val="00641A6A"/>
    <w:rsid w:val="00655609"/>
    <w:rsid w:val="00656B8A"/>
    <w:rsid w:val="00667E8B"/>
    <w:rsid w:val="006706F7"/>
    <w:rsid w:val="00670C70"/>
    <w:rsid w:val="006E1268"/>
    <w:rsid w:val="006F2AF6"/>
    <w:rsid w:val="0072413D"/>
    <w:rsid w:val="00731505"/>
    <w:rsid w:val="007409B0"/>
    <w:rsid w:val="007559D5"/>
    <w:rsid w:val="007626CF"/>
    <w:rsid w:val="007823A2"/>
    <w:rsid w:val="00786042"/>
    <w:rsid w:val="00795DE5"/>
    <w:rsid w:val="007C28A8"/>
    <w:rsid w:val="007C7FDF"/>
    <w:rsid w:val="007D0AEB"/>
    <w:rsid w:val="007D5E6D"/>
    <w:rsid w:val="00801380"/>
    <w:rsid w:val="00820191"/>
    <w:rsid w:val="00835257"/>
    <w:rsid w:val="008463E4"/>
    <w:rsid w:val="008827D8"/>
    <w:rsid w:val="008B04F9"/>
    <w:rsid w:val="008B2D51"/>
    <w:rsid w:val="008B3902"/>
    <w:rsid w:val="008D7AB1"/>
    <w:rsid w:val="0093471F"/>
    <w:rsid w:val="00941633"/>
    <w:rsid w:val="00961060"/>
    <w:rsid w:val="00967477"/>
    <w:rsid w:val="00975BD8"/>
    <w:rsid w:val="009837F3"/>
    <w:rsid w:val="0099204F"/>
    <w:rsid w:val="0099634F"/>
    <w:rsid w:val="009A28E4"/>
    <w:rsid w:val="009C1A01"/>
    <w:rsid w:val="009E701A"/>
    <w:rsid w:val="00A11590"/>
    <w:rsid w:val="00A21F54"/>
    <w:rsid w:val="00A34A9F"/>
    <w:rsid w:val="00A76698"/>
    <w:rsid w:val="00AB50AA"/>
    <w:rsid w:val="00AC199A"/>
    <w:rsid w:val="00AC39F1"/>
    <w:rsid w:val="00B077E1"/>
    <w:rsid w:val="00B150E0"/>
    <w:rsid w:val="00B3182D"/>
    <w:rsid w:val="00B413D4"/>
    <w:rsid w:val="00B47BA8"/>
    <w:rsid w:val="00B56FB2"/>
    <w:rsid w:val="00B772A3"/>
    <w:rsid w:val="00BB2B71"/>
    <w:rsid w:val="00BE6374"/>
    <w:rsid w:val="00BF0D24"/>
    <w:rsid w:val="00C01D23"/>
    <w:rsid w:val="00C24E9E"/>
    <w:rsid w:val="00C42C19"/>
    <w:rsid w:val="00C6184B"/>
    <w:rsid w:val="00C6474A"/>
    <w:rsid w:val="00C67DC8"/>
    <w:rsid w:val="00C83807"/>
    <w:rsid w:val="00CC3324"/>
    <w:rsid w:val="00D32101"/>
    <w:rsid w:val="00D6628F"/>
    <w:rsid w:val="00D82547"/>
    <w:rsid w:val="00D855C6"/>
    <w:rsid w:val="00D9072E"/>
    <w:rsid w:val="00D946DF"/>
    <w:rsid w:val="00DB166A"/>
    <w:rsid w:val="00DB7098"/>
    <w:rsid w:val="00DD3101"/>
    <w:rsid w:val="00DE521A"/>
    <w:rsid w:val="00DF205F"/>
    <w:rsid w:val="00E102DF"/>
    <w:rsid w:val="00E37EF7"/>
    <w:rsid w:val="00E4109B"/>
    <w:rsid w:val="00E41621"/>
    <w:rsid w:val="00E47C14"/>
    <w:rsid w:val="00E66DC7"/>
    <w:rsid w:val="00E670F2"/>
    <w:rsid w:val="00E8023C"/>
    <w:rsid w:val="00E91DC6"/>
    <w:rsid w:val="00E969C3"/>
    <w:rsid w:val="00EB34D5"/>
    <w:rsid w:val="00ED4D75"/>
    <w:rsid w:val="00EE28AE"/>
    <w:rsid w:val="00EF697D"/>
    <w:rsid w:val="00F04BAB"/>
    <w:rsid w:val="00F11680"/>
    <w:rsid w:val="00F4074E"/>
    <w:rsid w:val="00F4400C"/>
    <w:rsid w:val="00F4491B"/>
    <w:rsid w:val="00FC54E8"/>
    <w:rsid w:val="00FD6365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B241E3D-F426-4926-9C44-64F8C0BE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82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40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09B0"/>
    <w:rPr>
      <w:sz w:val="24"/>
      <w:szCs w:val="24"/>
    </w:rPr>
  </w:style>
  <w:style w:type="paragraph" w:styleId="Stopka">
    <w:name w:val="footer"/>
    <w:basedOn w:val="Normalny"/>
    <w:link w:val="StopkaZnak"/>
    <w:rsid w:val="007409B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409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8E1FB-3814-497C-B155-5B77C95C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2980C401.dotm</Template>
  <TotalTime>54</TotalTime>
  <Pages>4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Lp</vt:lpstr>
    </vt:vector>
  </TitlesOfParts>
  <Company>zozopole</Company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creator>kierownikDAG</dc:creator>
  <cp:lastModifiedBy>Joanna Kotwica</cp:lastModifiedBy>
  <cp:revision>18</cp:revision>
  <cp:lastPrinted>2016-10-11T10:10:00Z</cp:lastPrinted>
  <dcterms:created xsi:type="dcterms:W3CDTF">2026-03-09T10:56:00Z</dcterms:created>
  <dcterms:modified xsi:type="dcterms:W3CDTF">2026-03-24T10:40:00Z</dcterms:modified>
</cp:coreProperties>
</file>